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59C" w:rsidRPr="003254F9" w:rsidRDefault="0063059C" w:rsidP="0024752C">
      <w:pPr>
        <w:spacing w:line="360" w:lineRule="auto"/>
        <w:jc w:val="center"/>
        <w:rPr>
          <w:b/>
          <w:sz w:val="28"/>
          <w:szCs w:val="28"/>
        </w:rPr>
      </w:pPr>
      <w:r w:rsidRPr="003254F9">
        <w:rPr>
          <w:b/>
          <w:sz w:val="28"/>
          <w:szCs w:val="28"/>
        </w:rPr>
        <w:t>ДЛОП -</w:t>
      </w:r>
      <w:r w:rsidRPr="003254F9">
        <w:rPr>
          <w:b/>
          <w:sz w:val="28"/>
          <w:szCs w:val="28"/>
          <w:lang w:val="en-US"/>
        </w:rPr>
        <w:t xml:space="preserve"> II</w:t>
      </w:r>
      <w:r w:rsidRPr="003254F9">
        <w:rPr>
          <w:b/>
          <w:sz w:val="28"/>
          <w:szCs w:val="28"/>
        </w:rPr>
        <w:t>-ри кръг - жени 11.11 – 13.11.2020 г.</w:t>
      </w:r>
      <w:r w:rsidR="003254F9" w:rsidRPr="003254F9">
        <w:rPr>
          <w:b/>
          <w:sz w:val="28"/>
          <w:szCs w:val="28"/>
        </w:rPr>
        <w:t xml:space="preserve"> </w:t>
      </w:r>
      <w:r w:rsidRPr="003254F9">
        <w:rPr>
          <w:b/>
          <w:sz w:val="28"/>
          <w:szCs w:val="28"/>
        </w:rPr>
        <w:t>гр. Русе</w:t>
      </w:r>
    </w:p>
    <w:p w:rsidR="003254F9" w:rsidRPr="003254F9" w:rsidRDefault="003254F9" w:rsidP="003254F9">
      <w:pPr>
        <w:spacing w:line="360" w:lineRule="auto"/>
        <w:jc w:val="center"/>
        <w:rPr>
          <w:b/>
          <w:sz w:val="28"/>
          <w:szCs w:val="28"/>
        </w:rPr>
      </w:pPr>
    </w:p>
    <w:p w:rsidR="0063059C" w:rsidRPr="003254F9" w:rsidRDefault="0063059C" w:rsidP="0063059C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3254F9">
        <w:rPr>
          <w:b/>
          <w:sz w:val="28"/>
          <w:szCs w:val="28"/>
        </w:rPr>
        <w:t>Крайно отборно класиране</w:t>
      </w:r>
    </w:p>
    <w:p w:rsidR="0063059C" w:rsidRPr="0063059C" w:rsidRDefault="0063059C" w:rsidP="0063059C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1. Русе – 21т.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2. ЦСКА – 13т.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3. Олимпия Разград – 11т.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4. Кико София – 10т.</w:t>
      </w:r>
      <w:bookmarkStart w:id="0" w:name="_GoBack"/>
      <w:bookmarkEnd w:id="0"/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5. Ивайло Маринов – 10т.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6. Омуртаг – 10т.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7. Червен Бряг – 10т.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8. НСА – 9т.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9. Локомотив София – 8т.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10. Славия София – 5т.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11. Локомотив Русе – 3т.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12. Добрич – 1т.</w:t>
      </w:r>
    </w:p>
    <w:p w:rsidR="0063059C" w:rsidRPr="0063059C" w:rsidRDefault="0063059C" w:rsidP="003254F9">
      <w:pPr>
        <w:spacing w:line="360" w:lineRule="auto"/>
        <w:jc w:val="both"/>
        <w:rPr>
          <w:b/>
          <w:sz w:val="28"/>
          <w:szCs w:val="28"/>
        </w:rPr>
      </w:pPr>
    </w:p>
    <w:p w:rsidR="0063059C" w:rsidRPr="0063059C" w:rsidRDefault="0063059C" w:rsidP="0063059C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 xml:space="preserve">Боксовите клубове, които учасваха в ДЛОП, но не успяха 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 xml:space="preserve"> да спечелят точки са :</w:t>
      </w:r>
    </w:p>
    <w:p w:rsidR="0063059C" w:rsidRPr="003254F9" w:rsidRDefault="0063059C" w:rsidP="0063059C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Добруджа Добрич</w:t>
      </w:r>
    </w:p>
    <w:p w:rsidR="0063059C" w:rsidRPr="003254F9" w:rsidRDefault="0063059C" w:rsidP="0063059C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Балкан Ботевград</w:t>
      </w:r>
    </w:p>
    <w:p w:rsidR="0063059C" w:rsidRPr="003254F9" w:rsidRDefault="0063059C" w:rsidP="0063059C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>Първенец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254F9">
        <w:rPr>
          <w:b/>
          <w:sz w:val="24"/>
          <w:szCs w:val="24"/>
        </w:rPr>
        <w:t xml:space="preserve"> </w:t>
      </w:r>
    </w:p>
    <w:p w:rsidR="0063059C" w:rsidRPr="003254F9" w:rsidRDefault="0063059C" w:rsidP="0063059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63059C" w:rsidRPr="003254F9" w:rsidRDefault="0063059C" w:rsidP="0063059C">
      <w:pPr>
        <w:spacing w:line="360" w:lineRule="auto"/>
        <w:jc w:val="both"/>
        <w:rPr>
          <w:b/>
          <w:sz w:val="24"/>
          <w:szCs w:val="24"/>
        </w:rPr>
      </w:pPr>
    </w:p>
    <w:p w:rsidR="0063059C" w:rsidRPr="003254F9" w:rsidRDefault="0063059C" w:rsidP="0063059C">
      <w:pPr>
        <w:spacing w:line="360" w:lineRule="auto"/>
        <w:jc w:val="both"/>
        <w:rPr>
          <w:sz w:val="24"/>
          <w:szCs w:val="24"/>
        </w:rPr>
      </w:pPr>
    </w:p>
    <w:p w:rsidR="0076018A" w:rsidRPr="003254F9" w:rsidRDefault="0076018A" w:rsidP="00144764">
      <w:pPr>
        <w:ind w:left="-567" w:right="-567"/>
        <w:rPr>
          <w:sz w:val="24"/>
          <w:szCs w:val="24"/>
        </w:rPr>
      </w:pPr>
    </w:p>
    <w:p w:rsidR="0076018A" w:rsidRPr="003254F9" w:rsidRDefault="0076018A" w:rsidP="00144764">
      <w:pPr>
        <w:ind w:left="-567" w:right="-567"/>
        <w:rPr>
          <w:sz w:val="24"/>
          <w:szCs w:val="24"/>
        </w:rPr>
      </w:pPr>
    </w:p>
    <w:p w:rsidR="0076018A" w:rsidRPr="003254F9" w:rsidRDefault="0076018A" w:rsidP="00144764">
      <w:pPr>
        <w:ind w:left="-567" w:right="-567"/>
        <w:rPr>
          <w:sz w:val="24"/>
          <w:szCs w:val="24"/>
        </w:rPr>
      </w:pPr>
    </w:p>
    <w:sectPr w:rsidR="0076018A" w:rsidRPr="003254F9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84" w:rsidRDefault="00CF2D84" w:rsidP="00144764">
      <w:r>
        <w:separator/>
      </w:r>
    </w:p>
  </w:endnote>
  <w:endnote w:type="continuationSeparator" w:id="0">
    <w:p w:rsidR="00CF2D84" w:rsidRDefault="00CF2D84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79A62932" wp14:editId="7687532E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408EFAD4" wp14:editId="48397F3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60D33A66" wp14:editId="227442D5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6134AECF" wp14:editId="3D2315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84" w:rsidRDefault="00CF2D84" w:rsidP="00144764">
      <w:r>
        <w:separator/>
      </w:r>
    </w:p>
  </w:footnote>
  <w:footnote w:type="continuationSeparator" w:id="0">
    <w:p w:rsidR="00CF2D84" w:rsidRDefault="00CF2D84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3FE4B20E" wp14:editId="438FAB29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4403F"/>
    <w:multiLevelType w:val="hybridMultilevel"/>
    <w:tmpl w:val="EAE03938"/>
    <w:lvl w:ilvl="0" w:tplc="7852465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C0CB4"/>
    <w:rsid w:val="00144764"/>
    <w:rsid w:val="0024752C"/>
    <w:rsid w:val="002A4A8E"/>
    <w:rsid w:val="00301B24"/>
    <w:rsid w:val="003254F9"/>
    <w:rsid w:val="003302ED"/>
    <w:rsid w:val="003A6937"/>
    <w:rsid w:val="00455917"/>
    <w:rsid w:val="00570DB0"/>
    <w:rsid w:val="00576D0A"/>
    <w:rsid w:val="005A282E"/>
    <w:rsid w:val="0063059C"/>
    <w:rsid w:val="006B3431"/>
    <w:rsid w:val="0076018A"/>
    <w:rsid w:val="00853C82"/>
    <w:rsid w:val="00854AF4"/>
    <w:rsid w:val="00917784"/>
    <w:rsid w:val="00B02E00"/>
    <w:rsid w:val="00B215F5"/>
    <w:rsid w:val="00C73178"/>
    <w:rsid w:val="00CB5611"/>
    <w:rsid w:val="00CF2D84"/>
    <w:rsid w:val="00D512D9"/>
    <w:rsid w:val="00D876C6"/>
    <w:rsid w:val="00EE0DA8"/>
    <w:rsid w:val="00F65A77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59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59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2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6</cp:revision>
  <dcterms:created xsi:type="dcterms:W3CDTF">2020-12-11T11:38:00Z</dcterms:created>
  <dcterms:modified xsi:type="dcterms:W3CDTF">2020-12-11T14:36:00Z</dcterms:modified>
</cp:coreProperties>
</file>